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9A" w:rsidRDefault="001E439A" w:rsidP="0070139B">
      <w:pPr>
        <w:spacing w:after="0"/>
      </w:pPr>
    </w:p>
    <w:p w:rsidR="001E439A" w:rsidRDefault="001E439A" w:rsidP="0070139B">
      <w:pPr>
        <w:spacing w:after="0"/>
      </w:pPr>
    </w:p>
    <w:p w:rsidR="001E439A" w:rsidRDefault="001E439A" w:rsidP="0070139B">
      <w:pPr>
        <w:spacing w:after="0"/>
      </w:pPr>
    </w:p>
    <w:p w:rsidR="001E439A" w:rsidRDefault="001E439A" w:rsidP="0070139B">
      <w:pPr>
        <w:spacing w:after="0"/>
      </w:pPr>
      <w:r>
        <w:t>English 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>Mrs. Schmidt/Mrs. Young</w:t>
      </w:r>
    </w:p>
    <w:p w:rsidR="001E439A" w:rsidRDefault="001E439A" w:rsidP="0070139B">
      <w:pPr>
        <w:spacing w:after="0"/>
      </w:pPr>
      <w:r>
        <w:t xml:space="preserve">Essay - </w:t>
      </w:r>
      <w:r w:rsidRPr="0070139B">
        <w:rPr>
          <w:i/>
        </w:rPr>
        <w:t>The Great Gatsby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April 3, 2012</w:t>
      </w:r>
    </w:p>
    <w:p w:rsidR="001E439A" w:rsidRDefault="001E439A" w:rsidP="0070139B">
      <w:pPr>
        <w:spacing w:after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26.25pt;margin-top:14.3pt;width:126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">
            <v:textbox>
              <w:txbxContent>
                <w:p w:rsidR="001E439A" w:rsidRPr="00545259" w:rsidRDefault="001E439A" w:rsidP="00735194">
                  <w:pPr>
                    <w:spacing w:after="0"/>
                    <w:jc w:val="center"/>
                    <w:rPr>
                      <w:b/>
                      <w:shd w:val="pct15" w:color="auto" w:fill="auto"/>
                    </w:rPr>
                  </w:pPr>
                  <w:r w:rsidRPr="00545259">
                    <w:rPr>
                      <w:b/>
                      <w:shd w:val="pct15" w:color="auto" w:fill="auto"/>
                    </w:rPr>
                    <w:t xml:space="preserve">Due: </w:t>
                  </w:r>
                  <w:r>
                    <w:rPr>
                      <w:b/>
                      <w:shd w:val="pct15" w:color="auto" w:fill="auto"/>
                    </w:rPr>
                    <w:t>Thursday, April 5 by the end of class</w:t>
                  </w:r>
                </w:p>
              </w:txbxContent>
            </v:textbox>
          </v:shape>
        </w:pict>
      </w:r>
    </w:p>
    <w:p w:rsidR="001E439A" w:rsidRDefault="001E439A" w:rsidP="009C052E">
      <w:pPr>
        <w:pBdr>
          <w:right w:val="single" w:sz="4" w:space="4" w:color="auto"/>
        </w:pBdr>
        <w:spacing w:after="0"/>
      </w:pPr>
      <w:r>
        <w:t>Name _____________________________</w:t>
      </w:r>
      <w:r>
        <w:tab/>
        <w:t>Period _____</w:t>
      </w:r>
      <w:r>
        <w:tab/>
      </w:r>
      <w:r>
        <w:tab/>
      </w:r>
    </w:p>
    <w:p w:rsidR="001E439A" w:rsidRDefault="001E439A" w:rsidP="0070139B">
      <w:pPr>
        <w:spacing w:after="0"/>
      </w:pPr>
    </w:p>
    <w:p w:rsidR="001E439A" w:rsidRPr="00545259" w:rsidRDefault="001E439A" w:rsidP="00846E7C">
      <w:pPr>
        <w:spacing w:after="0"/>
        <w:jc w:val="center"/>
        <w:rPr>
          <w:b/>
          <w:shd w:val="pct15" w:color="auto" w:fill="auto"/>
        </w:rPr>
      </w:pPr>
      <w:r>
        <w:rPr>
          <w:b/>
          <w:shd w:val="pct15" w:color="auto" w:fill="auto"/>
        </w:rPr>
        <w:t>Main Point 2</w:t>
      </w:r>
      <w:r w:rsidRPr="00545259">
        <w:rPr>
          <w:b/>
          <w:shd w:val="pct15" w:color="auto" w:fill="auto"/>
        </w:rPr>
        <w:t xml:space="preserve"> - Cycle Plan</w:t>
      </w:r>
    </w:p>
    <w:p w:rsidR="001E439A" w:rsidRDefault="001E439A" w:rsidP="0070139B">
      <w:pPr>
        <w:spacing w:after="0"/>
        <w:jc w:val="center"/>
      </w:pPr>
      <w:r>
        <w:t>The Author’s Development of Symbolism</w:t>
      </w:r>
    </w:p>
    <w:p w:rsidR="001E439A" w:rsidRDefault="001E439A" w:rsidP="0070139B">
      <w:pPr>
        <w:spacing w:after="0"/>
        <w:jc w:val="center"/>
      </w:pPr>
    </w:p>
    <w:p w:rsidR="001E439A" w:rsidRDefault="001E439A" w:rsidP="0070139B">
      <w:pPr>
        <w:spacing w:after="0"/>
      </w:pPr>
      <w:r>
        <w:t xml:space="preserve">Use this graphic organizer to plan your Main Point 2.  Jot down ideas in </w:t>
      </w:r>
      <w:r w:rsidRPr="008F4109">
        <w:rPr>
          <w:i/>
        </w:rPr>
        <w:t>bulleted phrases</w:t>
      </w:r>
      <w:r>
        <w:t xml:space="preserve"> </w:t>
      </w:r>
      <w:r w:rsidRPr="008F4109">
        <w:rPr>
          <w:i/>
        </w:rPr>
        <w:t xml:space="preserve">only </w:t>
      </w:r>
      <w:r>
        <w:t xml:space="preserve">so that you have </w:t>
      </w:r>
      <w:r w:rsidRPr="00027345">
        <w:rPr>
          <w:i/>
        </w:rPr>
        <w:t>an informative plan</w:t>
      </w:r>
      <w:r>
        <w:t xml:space="preserve"> to type draft of Main Point 2 in the LRC on Thursday.  </w:t>
      </w:r>
    </w:p>
    <w:p w:rsidR="001E439A" w:rsidRDefault="001E439A" w:rsidP="0070139B">
      <w:pPr>
        <w:spacing w:after="0"/>
      </w:pPr>
    </w:p>
    <w:p w:rsidR="001E439A" w:rsidRPr="00027345" w:rsidRDefault="001E439A" w:rsidP="00E75291">
      <w:pPr>
        <w:spacing w:after="720"/>
        <w:ind w:right="-270"/>
        <w:rPr>
          <w:shd w:val="clear" w:color="auto" w:fill="CCCCCC"/>
        </w:rPr>
      </w:pPr>
      <w:r w:rsidRPr="00027345">
        <w:rPr>
          <w:b/>
          <w:shd w:val="clear" w:color="auto" w:fill="CCCCCC"/>
        </w:rPr>
        <w:t>Main Point Sentence</w:t>
      </w:r>
      <w:r w:rsidRPr="00027345">
        <w:rPr>
          <w:shd w:val="clear" w:color="auto" w:fill="CCCCCC"/>
        </w:rPr>
        <w:t xml:space="preserve"> – What do you want your reader to understand about </w:t>
      </w:r>
      <w:r w:rsidRPr="00027345">
        <w:rPr>
          <w:i/>
          <w:shd w:val="clear" w:color="auto" w:fill="CCCCCC"/>
        </w:rPr>
        <w:t>why</w:t>
      </w:r>
      <w:r w:rsidRPr="00027345">
        <w:rPr>
          <w:shd w:val="clear" w:color="auto" w:fill="CCCCCC"/>
        </w:rPr>
        <w:t xml:space="preserve"> </w:t>
      </w:r>
      <w:r w:rsidRPr="00027345">
        <w:rPr>
          <w:i/>
          <w:shd w:val="clear" w:color="auto" w:fill="CCCCCC"/>
        </w:rPr>
        <w:t>Fitzgerald uses symbolism</w:t>
      </w:r>
      <w:r w:rsidRPr="00027345">
        <w:rPr>
          <w:shd w:val="clear" w:color="auto" w:fill="CCCCCC"/>
        </w:rPr>
        <w:t xml:space="preserve"> in </w:t>
      </w:r>
      <w:r w:rsidRPr="00027345">
        <w:rPr>
          <w:i/>
          <w:shd w:val="clear" w:color="auto" w:fill="CCCCCC"/>
        </w:rPr>
        <w:t>The Great Gatsby</w:t>
      </w:r>
      <w:r w:rsidRPr="00027345">
        <w:rPr>
          <w:shd w:val="clear" w:color="auto" w:fill="CCCCCC"/>
        </w:rPr>
        <w:t>?</w:t>
      </w:r>
    </w:p>
    <w:p w:rsidR="001E439A" w:rsidRDefault="001E439A" w:rsidP="00E75291">
      <w:pPr>
        <w:spacing w:after="240"/>
        <w:ind w:right="-270"/>
        <w:rPr>
          <w:b/>
        </w:rPr>
      </w:pPr>
      <w:r w:rsidRPr="00027345">
        <w:rPr>
          <w:b/>
          <w:shd w:val="clear" w:color="auto" w:fill="CCCCCC"/>
        </w:rPr>
        <w:t>1</w:t>
      </w:r>
      <w:r w:rsidRPr="00027345">
        <w:rPr>
          <w:b/>
          <w:shd w:val="clear" w:color="auto" w:fill="CCCCCC"/>
          <w:vertAlign w:val="superscript"/>
        </w:rPr>
        <w:t>st</w:t>
      </w:r>
      <w:r w:rsidRPr="00027345">
        <w:rPr>
          <w:b/>
          <w:shd w:val="clear" w:color="auto" w:fill="CCCCCC"/>
        </w:rPr>
        <w:t xml:space="preserve"> Cycle</w:t>
      </w:r>
      <w:r w:rsidRPr="004268D3">
        <w:rPr>
          <w:b/>
        </w:rPr>
        <w:tab/>
      </w:r>
    </w:p>
    <w:p w:rsidR="001E439A" w:rsidRDefault="001E439A" w:rsidP="00CF4B03">
      <w:pPr>
        <w:spacing w:after="360"/>
        <w:ind w:right="-270" w:firstLine="360"/>
      </w:pPr>
      <w:r w:rsidRPr="008F4109">
        <w:rPr>
          <w:b/>
        </w:rPr>
        <w:t>Step 1 –  State it</w:t>
      </w:r>
      <w:r>
        <w:t xml:space="preserve">…one of the meanings of the symbol you have selected  </w:t>
      </w:r>
    </w:p>
    <w:p w:rsidR="001E439A" w:rsidRDefault="001E439A" w:rsidP="008F4109">
      <w:pPr>
        <w:pStyle w:val="ListParagraph"/>
        <w:tabs>
          <w:tab w:val="left" w:pos="450"/>
          <w:tab w:val="left" w:pos="990"/>
          <w:tab w:val="left" w:pos="1170"/>
        </w:tabs>
        <w:ind w:left="1080"/>
      </w:pPr>
      <w:r>
        <w:rPr>
          <w:rFonts w:cs="Calibri"/>
        </w:rPr>
        <w:t>•</w:t>
      </w:r>
    </w:p>
    <w:p w:rsidR="001E439A" w:rsidRDefault="001E439A" w:rsidP="00EA7E86">
      <w:pPr>
        <w:pStyle w:val="ListParagraph"/>
        <w:tabs>
          <w:tab w:val="left" w:pos="450"/>
          <w:tab w:val="left" w:pos="990"/>
          <w:tab w:val="left" w:pos="1170"/>
        </w:tabs>
        <w:spacing w:after="0"/>
        <w:ind w:left="1080"/>
      </w:pPr>
    </w:p>
    <w:p w:rsidR="001E439A" w:rsidRDefault="001E439A" w:rsidP="008F4109">
      <w:pPr>
        <w:tabs>
          <w:tab w:val="left" w:pos="450"/>
          <w:tab w:val="left" w:pos="990"/>
        </w:tabs>
        <w:spacing w:after="360"/>
        <w:ind w:firstLine="360"/>
      </w:pPr>
      <w:r w:rsidRPr="008F4109">
        <w:rPr>
          <w:b/>
        </w:rPr>
        <w:t>Step 2 – Explain it</w:t>
      </w:r>
      <w:r>
        <w:t xml:space="preserve">…how the reader can see this meaning of the symbol in </w:t>
      </w:r>
      <w:r w:rsidRPr="00EC3D0A">
        <w:rPr>
          <w:i/>
        </w:rPr>
        <w:t>The Great Gatsby</w:t>
      </w:r>
      <w:r>
        <w:t xml:space="preserve"> </w:t>
      </w:r>
    </w:p>
    <w:p w:rsidR="001E439A" w:rsidRDefault="001E439A" w:rsidP="00BB5738">
      <w:pPr>
        <w:pStyle w:val="ListParagraph"/>
        <w:numPr>
          <w:ilvl w:val="0"/>
          <w:numId w:val="4"/>
        </w:numPr>
        <w:tabs>
          <w:tab w:val="left" w:pos="450"/>
          <w:tab w:val="left" w:pos="990"/>
          <w:tab w:val="left" w:pos="5490"/>
        </w:tabs>
        <w:spacing w:before="120" w:after="240"/>
        <w:ind w:hanging="4770"/>
      </w:pPr>
      <w:r>
        <w:rPr>
          <w:rFonts w:cs="Calibri"/>
        </w:rPr>
        <w:t xml:space="preserve">     •</w:t>
      </w:r>
    </w:p>
    <w:p w:rsidR="001E439A" w:rsidRDefault="001E439A" w:rsidP="00BB5738">
      <w:pPr>
        <w:pStyle w:val="ListParagraph"/>
        <w:tabs>
          <w:tab w:val="left" w:pos="450"/>
          <w:tab w:val="left" w:pos="990"/>
          <w:tab w:val="left" w:pos="5490"/>
        </w:tabs>
        <w:spacing w:before="120" w:after="240"/>
        <w:ind w:left="1170"/>
      </w:pPr>
    </w:p>
    <w:p w:rsidR="001E439A" w:rsidRDefault="001E439A" w:rsidP="00EA7E86">
      <w:pPr>
        <w:pStyle w:val="ListParagraph"/>
        <w:tabs>
          <w:tab w:val="left" w:pos="450"/>
          <w:tab w:val="left" w:pos="990"/>
        </w:tabs>
        <w:spacing w:before="120" w:after="240"/>
        <w:ind w:left="1800"/>
      </w:pPr>
    </w:p>
    <w:p w:rsidR="001E439A" w:rsidRDefault="001E439A" w:rsidP="004268D3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ab/>
      </w:r>
      <w:r>
        <w:rPr>
          <w:rFonts w:cs="Calibri"/>
        </w:rPr>
        <w:t>•</w:t>
      </w:r>
    </w:p>
    <w:p w:rsidR="001E439A" w:rsidRDefault="001E439A" w:rsidP="004268D3">
      <w:pPr>
        <w:pStyle w:val="ListParagraph"/>
        <w:tabs>
          <w:tab w:val="left" w:pos="450"/>
          <w:tab w:val="left" w:pos="990"/>
        </w:tabs>
        <w:spacing w:before="120" w:after="0"/>
        <w:ind w:left="1800"/>
      </w:pPr>
      <w:r>
        <w:t xml:space="preserve">   </w:t>
      </w:r>
    </w:p>
    <w:p w:rsidR="001E439A" w:rsidRDefault="001E439A" w:rsidP="008F4109">
      <w:pPr>
        <w:tabs>
          <w:tab w:val="left" w:pos="450"/>
          <w:tab w:val="left" w:pos="990"/>
          <w:tab w:val="left" w:pos="1170"/>
        </w:tabs>
        <w:spacing w:after="0"/>
        <w:ind w:left="1170" w:hanging="810"/>
      </w:pPr>
      <w:r w:rsidRPr="008F4109">
        <w:rPr>
          <w:b/>
        </w:rPr>
        <w:t>Step 3 – Give a specific example</w:t>
      </w:r>
      <w:r>
        <w:t xml:space="preserve">… </w:t>
      </w:r>
      <w:r w:rsidRPr="00735194">
        <w:rPr>
          <w:b/>
        </w:rPr>
        <w:t>and describe its context</w:t>
      </w:r>
      <w:r>
        <w:rPr>
          <w:b/>
        </w:rPr>
        <w:t xml:space="preserve"> in a specific scene</w:t>
      </w:r>
      <w:r>
        <w:t xml:space="preserve">.  Include the MLA citation at the end of the sentence.     “….” (Fitzgerald 25).  </w:t>
      </w:r>
    </w:p>
    <w:p w:rsidR="001E439A" w:rsidRDefault="001E439A" w:rsidP="008F4109">
      <w:pPr>
        <w:tabs>
          <w:tab w:val="left" w:pos="450"/>
          <w:tab w:val="left" w:pos="990"/>
          <w:tab w:val="left" w:pos="1170"/>
        </w:tabs>
        <w:spacing w:after="0"/>
        <w:ind w:left="1260" w:hanging="900"/>
      </w:pPr>
    </w:p>
    <w:p w:rsidR="001E439A" w:rsidRDefault="001E439A" w:rsidP="008F4109">
      <w:pPr>
        <w:tabs>
          <w:tab w:val="left" w:pos="450"/>
          <w:tab w:val="left" w:pos="990"/>
          <w:tab w:val="left" w:pos="1170"/>
        </w:tabs>
        <w:spacing w:after="480"/>
        <w:ind w:left="1260" w:hanging="900"/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•</w:t>
      </w:r>
    </w:p>
    <w:p w:rsidR="001E439A" w:rsidRDefault="001E439A" w:rsidP="008F4109">
      <w:pPr>
        <w:tabs>
          <w:tab w:val="left" w:pos="450"/>
          <w:tab w:val="left" w:pos="990"/>
          <w:tab w:val="left" w:pos="1170"/>
        </w:tabs>
        <w:spacing w:after="0"/>
        <w:ind w:left="1170" w:hanging="810"/>
      </w:pPr>
      <w:r w:rsidRPr="008F4109">
        <w:rPr>
          <w:b/>
        </w:rPr>
        <w:t xml:space="preserve">Step 4 – </w:t>
      </w:r>
      <w:r>
        <w:rPr>
          <w:b/>
        </w:rPr>
        <w:t xml:space="preserve">Interpret </w:t>
      </w:r>
      <w:r w:rsidRPr="008F4109">
        <w:rPr>
          <w:b/>
        </w:rPr>
        <w:t xml:space="preserve"> it</w:t>
      </w:r>
      <w:r>
        <w:t xml:space="preserve">…how Fitzgerald’s </w:t>
      </w:r>
      <w:r>
        <w:rPr>
          <w:i/>
        </w:rPr>
        <w:t xml:space="preserve">quote </w:t>
      </w:r>
      <w:r>
        <w:t>supports this symbol’s meaning.</w:t>
      </w:r>
    </w:p>
    <w:p w:rsidR="001E439A" w:rsidRDefault="001E439A" w:rsidP="004268D3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>
        <w:tab/>
      </w:r>
      <w:r>
        <w:rPr>
          <w:rFonts w:cs="Calibri"/>
        </w:rPr>
        <w:t>•</w:t>
      </w:r>
      <w:r>
        <w:tab/>
      </w:r>
      <w:r>
        <w:tab/>
      </w:r>
    </w:p>
    <w:p w:rsidR="001E439A" w:rsidRDefault="001E439A" w:rsidP="00BB5738">
      <w:pPr>
        <w:pStyle w:val="ListParagraph"/>
        <w:tabs>
          <w:tab w:val="left" w:pos="450"/>
          <w:tab w:val="left" w:pos="990"/>
          <w:tab w:val="left" w:pos="5490"/>
        </w:tabs>
        <w:spacing w:before="120" w:after="240"/>
        <w:ind w:left="1170"/>
      </w:pPr>
      <w:r>
        <w:tab/>
      </w:r>
      <w:r>
        <w:tab/>
      </w:r>
      <w:r>
        <w:tab/>
      </w:r>
    </w:p>
    <w:p w:rsidR="001E439A" w:rsidRDefault="001E439A" w:rsidP="00EA7E86">
      <w:pPr>
        <w:pStyle w:val="ListParagraph"/>
        <w:tabs>
          <w:tab w:val="left" w:pos="450"/>
          <w:tab w:val="left" w:pos="990"/>
        </w:tabs>
        <w:spacing w:before="120" w:after="240"/>
        <w:ind w:left="1800"/>
      </w:pPr>
    </w:p>
    <w:p w:rsidR="001E439A" w:rsidRDefault="001E439A" w:rsidP="004268D3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="120" w:after="240"/>
        <w:ind w:hanging="630"/>
      </w:pPr>
      <w:r>
        <w:t xml:space="preserve">  </w:t>
      </w:r>
      <w:r>
        <w:tab/>
      </w:r>
      <w:r>
        <w:rPr>
          <w:rFonts w:cs="Calibri"/>
        </w:rPr>
        <w:t>•</w:t>
      </w:r>
      <w:r>
        <w:tab/>
      </w:r>
      <w:r>
        <w:tab/>
      </w:r>
      <w:r>
        <w:tab/>
      </w:r>
      <w:r>
        <w:tab/>
      </w:r>
    </w:p>
    <w:p w:rsidR="001E439A" w:rsidRDefault="001E439A" w:rsidP="004268D3">
      <w:pPr>
        <w:pStyle w:val="ListParagraph"/>
        <w:tabs>
          <w:tab w:val="left" w:pos="450"/>
          <w:tab w:val="left" w:pos="990"/>
        </w:tabs>
        <w:spacing w:before="120" w:after="0"/>
        <w:ind w:left="1800"/>
      </w:pPr>
      <w:r>
        <w:t xml:space="preserve"> </w:t>
      </w:r>
    </w:p>
    <w:p w:rsidR="001E439A" w:rsidRDefault="001E439A">
      <w:pPr>
        <w:rPr>
          <w:b/>
        </w:rPr>
      </w:pPr>
      <w:r>
        <w:rPr>
          <w:b/>
        </w:rPr>
        <w:br w:type="page"/>
      </w:r>
    </w:p>
    <w:p w:rsidR="001E439A" w:rsidRDefault="001E439A" w:rsidP="00E75291">
      <w:pPr>
        <w:tabs>
          <w:tab w:val="left" w:pos="990"/>
          <w:tab w:val="left" w:pos="1170"/>
        </w:tabs>
        <w:spacing w:after="240"/>
        <w:rPr>
          <w:b/>
        </w:rPr>
      </w:pPr>
    </w:p>
    <w:p w:rsidR="001E439A" w:rsidRPr="00027345" w:rsidRDefault="001E439A" w:rsidP="00E75291">
      <w:pPr>
        <w:tabs>
          <w:tab w:val="left" w:pos="990"/>
          <w:tab w:val="left" w:pos="1170"/>
        </w:tabs>
        <w:spacing w:after="240"/>
        <w:rPr>
          <w:b/>
          <w:shd w:val="clear" w:color="auto" w:fill="CCCCCC"/>
        </w:rPr>
      </w:pPr>
      <w:r w:rsidRPr="00027345">
        <w:rPr>
          <w:b/>
          <w:shd w:val="clear" w:color="auto" w:fill="CCCCCC"/>
        </w:rPr>
        <w:t>2</w:t>
      </w:r>
      <w:r w:rsidRPr="00027345">
        <w:rPr>
          <w:b/>
          <w:shd w:val="clear" w:color="auto" w:fill="CCCCCC"/>
          <w:vertAlign w:val="superscript"/>
        </w:rPr>
        <w:t>nd</w:t>
      </w:r>
      <w:r w:rsidRPr="00027345">
        <w:rPr>
          <w:b/>
          <w:shd w:val="clear" w:color="auto" w:fill="CCCCCC"/>
        </w:rPr>
        <w:t xml:space="preserve"> Cycle</w:t>
      </w:r>
      <w:r w:rsidRPr="00027345">
        <w:rPr>
          <w:b/>
          <w:shd w:val="clear" w:color="auto" w:fill="CCCCCC"/>
        </w:rPr>
        <w:tab/>
      </w:r>
    </w:p>
    <w:p w:rsidR="001E439A" w:rsidRDefault="001E439A" w:rsidP="00BB5738">
      <w:pPr>
        <w:spacing w:beforeLines="60" w:afterLines="150"/>
        <w:ind w:right="-270" w:firstLine="360"/>
      </w:pPr>
      <w:r w:rsidRPr="008F4109">
        <w:rPr>
          <w:b/>
        </w:rPr>
        <w:t>Step 1 –  State it</w:t>
      </w:r>
      <w:r>
        <w:t xml:space="preserve">…one of the meanings of the symbol you have selected  </w:t>
      </w:r>
    </w:p>
    <w:p w:rsidR="001E439A" w:rsidRDefault="001E439A" w:rsidP="00BB5738">
      <w:pPr>
        <w:pStyle w:val="ListParagraph"/>
        <w:tabs>
          <w:tab w:val="left" w:pos="450"/>
          <w:tab w:val="left" w:pos="990"/>
          <w:tab w:val="left" w:pos="1170"/>
        </w:tabs>
        <w:spacing w:beforeLines="60" w:afterLines="150"/>
        <w:ind w:left="1080"/>
      </w:pPr>
      <w:r>
        <w:rPr>
          <w:rFonts w:cs="Calibri"/>
        </w:rPr>
        <w:t>•</w:t>
      </w:r>
    </w:p>
    <w:p w:rsidR="001E439A" w:rsidRDefault="001E439A" w:rsidP="00BB5738">
      <w:pPr>
        <w:pStyle w:val="ListParagraph"/>
        <w:tabs>
          <w:tab w:val="left" w:pos="450"/>
          <w:tab w:val="left" w:pos="990"/>
          <w:tab w:val="left" w:pos="1170"/>
        </w:tabs>
        <w:spacing w:beforeLines="60" w:afterLines="150"/>
        <w:ind w:left="1080"/>
      </w:pPr>
    </w:p>
    <w:p w:rsidR="001E439A" w:rsidRDefault="001E439A" w:rsidP="00BB5738">
      <w:pPr>
        <w:tabs>
          <w:tab w:val="left" w:pos="450"/>
          <w:tab w:val="left" w:pos="990"/>
        </w:tabs>
        <w:spacing w:beforeLines="60" w:afterLines="150"/>
        <w:ind w:firstLine="360"/>
      </w:pPr>
      <w:r w:rsidRPr="008F4109">
        <w:rPr>
          <w:b/>
        </w:rPr>
        <w:t>Step 2 – Explain it</w:t>
      </w:r>
      <w:r>
        <w:t xml:space="preserve">…how the reader can see this meaning of the symbol in </w:t>
      </w:r>
      <w:r w:rsidRPr="00EC3D0A">
        <w:rPr>
          <w:i/>
        </w:rPr>
        <w:t>The Great Gatsby</w:t>
      </w:r>
      <w:r>
        <w:t xml:space="preserve"> </w:t>
      </w:r>
    </w:p>
    <w:p w:rsidR="001E439A" w:rsidRPr="00BB5738" w:rsidRDefault="001E439A" w:rsidP="00BB5738">
      <w:pPr>
        <w:pStyle w:val="ListParagraph"/>
        <w:numPr>
          <w:ilvl w:val="0"/>
          <w:numId w:val="4"/>
        </w:numPr>
        <w:tabs>
          <w:tab w:val="left" w:pos="450"/>
          <w:tab w:val="left" w:pos="990"/>
          <w:tab w:val="left" w:pos="5490"/>
        </w:tabs>
        <w:spacing w:beforeLines="60" w:afterLines="250"/>
        <w:ind w:left="5932" w:hanging="4766"/>
      </w:pPr>
      <w:r>
        <w:rPr>
          <w:rFonts w:cs="Calibri"/>
        </w:rPr>
        <w:t xml:space="preserve">     •</w:t>
      </w:r>
    </w:p>
    <w:p w:rsidR="001E439A" w:rsidRDefault="001E439A" w:rsidP="00BB5738">
      <w:pPr>
        <w:pStyle w:val="ListParagraph"/>
        <w:tabs>
          <w:tab w:val="left" w:pos="450"/>
          <w:tab w:val="left" w:pos="990"/>
          <w:tab w:val="left" w:pos="5490"/>
        </w:tabs>
        <w:spacing w:beforeLines="60" w:afterLines="250"/>
        <w:ind w:left="1166"/>
      </w:pPr>
    </w:p>
    <w:p w:rsidR="001E439A" w:rsidRDefault="001E439A" w:rsidP="00BB5738">
      <w:pPr>
        <w:pStyle w:val="ListParagraph"/>
        <w:tabs>
          <w:tab w:val="left" w:pos="450"/>
          <w:tab w:val="left" w:pos="990"/>
        </w:tabs>
        <w:spacing w:beforeLines="60" w:afterLines="150"/>
        <w:ind w:left="1800"/>
      </w:pPr>
    </w:p>
    <w:p w:rsidR="001E439A" w:rsidRDefault="001E439A" w:rsidP="00BB5738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Lines="60" w:afterLines="150"/>
        <w:ind w:hanging="630"/>
      </w:pPr>
      <w:r>
        <w:tab/>
      </w:r>
      <w:r>
        <w:rPr>
          <w:rFonts w:cs="Calibri"/>
        </w:rPr>
        <w:t>•</w:t>
      </w:r>
    </w:p>
    <w:p w:rsidR="001E439A" w:rsidRDefault="001E439A" w:rsidP="00BB5738">
      <w:pPr>
        <w:pStyle w:val="ListParagraph"/>
        <w:tabs>
          <w:tab w:val="left" w:pos="450"/>
          <w:tab w:val="left" w:pos="990"/>
        </w:tabs>
        <w:spacing w:beforeLines="60" w:after="0"/>
        <w:ind w:left="1800"/>
      </w:pPr>
      <w:r>
        <w:t xml:space="preserve">   </w:t>
      </w:r>
    </w:p>
    <w:p w:rsidR="001E439A" w:rsidRDefault="001E439A" w:rsidP="00BB5738">
      <w:pPr>
        <w:tabs>
          <w:tab w:val="left" w:pos="450"/>
          <w:tab w:val="left" w:pos="990"/>
          <w:tab w:val="left" w:pos="1170"/>
        </w:tabs>
        <w:spacing w:beforeLines="60" w:afterLines="150"/>
        <w:ind w:left="1170" w:hanging="810"/>
      </w:pPr>
      <w:r w:rsidRPr="008F4109">
        <w:rPr>
          <w:b/>
        </w:rPr>
        <w:t>Step 3 – Give a specific example</w:t>
      </w:r>
      <w:r>
        <w:t xml:space="preserve">… </w:t>
      </w:r>
      <w:r w:rsidRPr="00735194">
        <w:rPr>
          <w:b/>
        </w:rPr>
        <w:t>and describe its context</w:t>
      </w:r>
      <w:r>
        <w:rPr>
          <w:b/>
        </w:rPr>
        <w:t xml:space="preserve"> in a specific scene</w:t>
      </w:r>
      <w:r>
        <w:t xml:space="preserve">.  Include the MLA citation at the end of the sentence.     “….” (Fitzgerald 25).  </w:t>
      </w:r>
    </w:p>
    <w:p w:rsidR="001E439A" w:rsidRDefault="001E439A" w:rsidP="00BB5738">
      <w:pPr>
        <w:tabs>
          <w:tab w:val="left" w:pos="450"/>
          <w:tab w:val="left" w:pos="990"/>
          <w:tab w:val="left" w:pos="1170"/>
        </w:tabs>
        <w:spacing w:beforeLines="60" w:afterLines="150"/>
        <w:ind w:left="1260" w:hanging="90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•</w:t>
      </w:r>
    </w:p>
    <w:p w:rsidR="001E439A" w:rsidRDefault="001E439A" w:rsidP="00BB5738">
      <w:pPr>
        <w:tabs>
          <w:tab w:val="left" w:pos="450"/>
          <w:tab w:val="left" w:pos="990"/>
          <w:tab w:val="left" w:pos="1170"/>
        </w:tabs>
        <w:spacing w:beforeLines="60" w:afterLines="150"/>
        <w:ind w:left="1260" w:hanging="900"/>
      </w:pPr>
    </w:p>
    <w:p w:rsidR="001E439A" w:rsidRDefault="001E439A" w:rsidP="00BB5738">
      <w:pPr>
        <w:tabs>
          <w:tab w:val="left" w:pos="450"/>
          <w:tab w:val="left" w:pos="990"/>
          <w:tab w:val="left" w:pos="1170"/>
        </w:tabs>
        <w:spacing w:beforeLines="60" w:afterLines="150"/>
        <w:ind w:left="1170" w:hanging="810"/>
      </w:pPr>
      <w:r w:rsidRPr="008F4109">
        <w:rPr>
          <w:b/>
        </w:rPr>
        <w:t xml:space="preserve">Step 4 – </w:t>
      </w:r>
      <w:r>
        <w:rPr>
          <w:b/>
        </w:rPr>
        <w:t xml:space="preserve">Interpret </w:t>
      </w:r>
      <w:r w:rsidRPr="008F4109">
        <w:rPr>
          <w:b/>
        </w:rPr>
        <w:t xml:space="preserve"> it</w:t>
      </w:r>
      <w:r>
        <w:t xml:space="preserve">…how Fitzgerald’s </w:t>
      </w:r>
      <w:r>
        <w:rPr>
          <w:i/>
        </w:rPr>
        <w:t xml:space="preserve">quote </w:t>
      </w:r>
      <w:r>
        <w:t>supports this symbol’s meaning.</w:t>
      </w:r>
    </w:p>
    <w:p w:rsidR="001E439A" w:rsidRDefault="001E439A" w:rsidP="00BB5738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Lines="60" w:afterLines="150"/>
        <w:ind w:hanging="630"/>
      </w:pPr>
      <w:r>
        <w:t xml:space="preserve">  </w:t>
      </w:r>
      <w:r>
        <w:tab/>
      </w:r>
      <w:r>
        <w:rPr>
          <w:rFonts w:cs="Calibri"/>
        </w:rPr>
        <w:t>•</w:t>
      </w:r>
      <w:r>
        <w:tab/>
      </w:r>
      <w:r>
        <w:tab/>
      </w:r>
    </w:p>
    <w:p w:rsidR="001E439A" w:rsidRDefault="001E439A" w:rsidP="00BB5738">
      <w:pPr>
        <w:pStyle w:val="ListParagraph"/>
        <w:tabs>
          <w:tab w:val="left" w:pos="450"/>
          <w:tab w:val="left" w:pos="990"/>
          <w:tab w:val="left" w:pos="5490"/>
        </w:tabs>
        <w:spacing w:beforeLines="60" w:afterLines="150"/>
        <w:ind w:left="1170"/>
      </w:pPr>
      <w:r>
        <w:tab/>
      </w:r>
      <w:r>
        <w:tab/>
      </w:r>
      <w:r>
        <w:tab/>
      </w:r>
    </w:p>
    <w:p w:rsidR="001E439A" w:rsidRDefault="001E439A" w:rsidP="00BB5738">
      <w:pPr>
        <w:pStyle w:val="ListParagraph"/>
        <w:tabs>
          <w:tab w:val="left" w:pos="450"/>
          <w:tab w:val="left" w:pos="990"/>
        </w:tabs>
        <w:spacing w:beforeLines="60" w:afterLines="150"/>
        <w:ind w:left="1800"/>
      </w:pPr>
    </w:p>
    <w:p w:rsidR="001E439A" w:rsidRDefault="001E439A" w:rsidP="00BB5738">
      <w:pPr>
        <w:pStyle w:val="ListParagraph"/>
        <w:numPr>
          <w:ilvl w:val="0"/>
          <w:numId w:val="3"/>
        </w:numPr>
        <w:tabs>
          <w:tab w:val="left" w:pos="450"/>
          <w:tab w:val="left" w:pos="990"/>
          <w:tab w:val="left" w:pos="5490"/>
        </w:tabs>
        <w:spacing w:beforeLines="60" w:afterLines="150"/>
        <w:ind w:hanging="630"/>
      </w:pPr>
      <w:r>
        <w:t xml:space="preserve">  </w:t>
      </w:r>
      <w:r>
        <w:tab/>
      </w:r>
      <w:r>
        <w:rPr>
          <w:rFonts w:cs="Calibri"/>
        </w:rPr>
        <w:t>•</w:t>
      </w:r>
      <w:r>
        <w:tab/>
      </w:r>
      <w:r>
        <w:tab/>
      </w:r>
      <w:r>
        <w:tab/>
      </w:r>
      <w:r>
        <w:tab/>
      </w:r>
    </w:p>
    <w:p w:rsidR="001E439A" w:rsidRDefault="001E439A" w:rsidP="00BB5738">
      <w:pPr>
        <w:pStyle w:val="ListParagraph"/>
        <w:tabs>
          <w:tab w:val="left" w:pos="450"/>
          <w:tab w:val="left" w:pos="990"/>
        </w:tabs>
        <w:spacing w:beforeLines="60" w:afterLines="100"/>
        <w:ind w:left="1800"/>
      </w:pPr>
      <w:r>
        <w:t xml:space="preserve"> </w:t>
      </w:r>
    </w:p>
    <w:p w:rsidR="001E439A" w:rsidRPr="00BB5738" w:rsidRDefault="001E439A" w:rsidP="00BB5738">
      <w:pPr>
        <w:spacing w:beforeLines="60" w:afterLines="100"/>
        <w:rPr>
          <w:b/>
        </w:rPr>
      </w:pPr>
    </w:p>
    <w:sectPr w:rsidR="001E439A" w:rsidRPr="00BB5738" w:rsidSect="00EA7E86">
      <w:pgSz w:w="12240" w:h="15840"/>
      <w:pgMar w:top="14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44B32"/>
    <w:multiLevelType w:val="hybridMultilevel"/>
    <w:tmpl w:val="85D8154E"/>
    <w:lvl w:ilvl="0" w:tplc="98E8704C">
      <w:numFmt w:val="bullet"/>
      <w:lvlText w:val="•"/>
      <w:lvlJc w:val="left"/>
      <w:pPr>
        <w:ind w:left="59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Marlett" w:hAnsi="Marlett" w:hint="default"/>
      </w:rPr>
    </w:lvl>
  </w:abstractNum>
  <w:abstractNum w:abstractNumId="1">
    <w:nsid w:val="1CC01DB8"/>
    <w:multiLevelType w:val="hybridMultilevel"/>
    <w:tmpl w:val="A8181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2">
    <w:nsid w:val="1FC21FB7"/>
    <w:multiLevelType w:val="hybridMultilevel"/>
    <w:tmpl w:val="F3906E8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44B241D"/>
    <w:multiLevelType w:val="hybridMultilevel"/>
    <w:tmpl w:val="CD142E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Marlett" w:hAnsi="Marlett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832"/>
    <w:rsid w:val="00027345"/>
    <w:rsid w:val="00074622"/>
    <w:rsid w:val="001030D3"/>
    <w:rsid w:val="00185A92"/>
    <w:rsid w:val="001E439A"/>
    <w:rsid w:val="002623C5"/>
    <w:rsid w:val="00265503"/>
    <w:rsid w:val="004268D3"/>
    <w:rsid w:val="00545259"/>
    <w:rsid w:val="006A3F03"/>
    <w:rsid w:val="006F6930"/>
    <w:rsid w:val="0070139B"/>
    <w:rsid w:val="00735194"/>
    <w:rsid w:val="00784A5D"/>
    <w:rsid w:val="007E0A7B"/>
    <w:rsid w:val="00846E7C"/>
    <w:rsid w:val="008F4109"/>
    <w:rsid w:val="008F573A"/>
    <w:rsid w:val="009C052E"/>
    <w:rsid w:val="00A329AE"/>
    <w:rsid w:val="00B14801"/>
    <w:rsid w:val="00B37A37"/>
    <w:rsid w:val="00B7188D"/>
    <w:rsid w:val="00BB5738"/>
    <w:rsid w:val="00CB55C5"/>
    <w:rsid w:val="00CF4B03"/>
    <w:rsid w:val="00D21C14"/>
    <w:rsid w:val="00E75291"/>
    <w:rsid w:val="00EA59D5"/>
    <w:rsid w:val="00EA7E86"/>
    <w:rsid w:val="00EC3D0A"/>
    <w:rsid w:val="00FF1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9C052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C052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052E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C052E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C052E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C052E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52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52E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9C052E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C052E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052E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C052E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C052E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C052E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C052E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C052E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C052E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C052E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C052E"/>
    <w:rPr>
      <w:rFonts w:ascii="Cambria" w:hAnsi="Cambria" w:cs="Times New Roman"/>
      <w:i/>
      <w:iCs/>
      <w:spacing w:val="5"/>
      <w:sz w:val="20"/>
      <w:szCs w:val="20"/>
    </w:rPr>
  </w:style>
  <w:style w:type="paragraph" w:styleId="ListParagraph">
    <w:name w:val="List Paragraph"/>
    <w:basedOn w:val="Normal"/>
    <w:uiPriority w:val="99"/>
    <w:qFormat/>
    <w:rsid w:val="009C05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E0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0A7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9C052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9C052E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C052E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C052E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9C052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9C052E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9C05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99"/>
    <w:qFormat/>
    <w:rsid w:val="009C052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9C052E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C052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C052E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9C052E"/>
    <w:rPr>
      <w:i/>
    </w:rPr>
  </w:style>
  <w:style w:type="character" w:styleId="IntenseEmphasis">
    <w:name w:val="Intense Emphasis"/>
    <w:basedOn w:val="DefaultParagraphFont"/>
    <w:uiPriority w:val="99"/>
    <w:qFormat/>
    <w:rsid w:val="009C052E"/>
    <w:rPr>
      <w:b/>
    </w:rPr>
  </w:style>
  <w:style w:type="character" w:styleId="SubtleReference">
    <w:name w:val="Subtle Reference"/>
    <w:basedOn w:val="DefaultParagraphFont"/>
    <w:uiPriority w:val="99"/>
    <w:qFormat/>
    <w:rsid w:val="009C052E"/>
    <w:rPr>
      <w:smallCaps/>
    </w:rPr>
  </w:style>
  <w:style w:type="character" w:styleId="IntenseReference">
    <w:name w:val="Intense Reference"/>
    <w:basedOn w:val="DefaultParagraphFont"/>
    <w:uiPriority w:val="99"/>
    <w:qFormat/>
    <w:rsid w:val="009C052E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9C052E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9C052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216</Words>
  <Characters>1233</Characters>
  <Application>Microsoft Office Outlook</Application>
  <DocSecurity>0</DocSecurity>
  <Lines>0</Lines>
  <Paragraphs>0</Paragraphs>
  <ScaleCrop>false</ScaleCrop>
  <Company>Community Unit School District 303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11</dc:title>
  <dc:subject/>
  <dc:creator>Schmidt, Christine</dc:creator>
  <cp:keywords/>
  <dc:description/>
  <cp:lastModifiedBy>Chris</cp:lastModifiedBy>
  <cp:revision>2</cp:revision>
  <cp:lastPrinted>2012-04-03T02:31:00Z</cp:lastPrinted>
  <dcterms:created xsi:type="dcterms:W3CDTF">2012-04-03T03:27:00Z</dcterms:created>
  <dcterms:modified xsi:type="dcterms:W3CDTF">2012-04-03T03:27:00Z</dcterms:modified>
</cp:coreProperties>
</file>